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STONARD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Ash, Kent.</w:t>
      </w: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(Plomer p.454)</w:t>
      </w: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3002" w:rsidRDefault="005B3002" w:rsidP="005B30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5B30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002" w:rsidRDefault="005B3002" w:rsidP="00E71FC3">
      <w:pPr>
        <w:spacing w:after="0" w:line="240" w:lineRule="auto"/>
      </w:pPr>
      <w:r>
        <w:separator/>
      </w:r>
    </w:p>
  </w:endnote>
  <w:endnote w:type="continuationSeparator" w:id="0">
    <w:p w:rsidR="005B3002" w:rsidRDefault="005B30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002" w:rsidRDefault="005B3002" w:rsidP="00E71FC3">
      <w:pPr>
        <w:spacing w:after="0" w:line="240" w:lineRule="auto"/>
      </w:pPr>
      <w:r>
        <w:separator/>
      </w:r>
    </w:p>
  </w:footnote>
  <w:footnote w:type="continuationSeparator" w:id="0">
    <w:p w:rsidR="005B3002" w:rsidRDefault="005B30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02"/>
    <w:rsid w:val="001A7C09"/>
    <w:rsid w:val="00577BD5"/>
    <w:rsid w:val="005B300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2F4B66-CB31-43ED-ACF0-1201AE00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2017-06-09T20:44:00Z</dcterms:created>
  <dcterms:modified xsi:type="dcterms:W3CDTF">2017-06-09T20:46:00Z</dcterms:modified>
</cp:coreProperties>
</file>